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DDEA7" w14:textId="73C0AD0F" w:rsidR="00BA00AB" w:rsidRDefault="00A327C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BOTILLER</w:t>
      </w:r>
      <w:r>
        <w:rPr>
          <w:rFonts w:cs="Times New Roman"/>
          <w:szCs w:val="24"/>
        </w:rPr>
        <w:t xml:space="preserve">        (fl.1420)</w:t>
      </w:r>
    </w:p>
    <w:p w14:paraId="41BC13A2" w14:textId="1415503C" w:rsidR="00A327C5" w:rsidRDefault="00A327C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10B3C0C0" w14:textId="5AF64D01" w:rsidR="00A327C5" w:rsidRDefault="00A327C5" w:rsidP="009139A6">
      <w:pPr>
        <w:pStyle w:val="NoSpacing"/>
        <w:rPr>
          <w:rFonts w:cs="Times New Roman"/>
          <w:szCs w:val="24"/>
        </w:rPr>
      </w:pPr>
    </w:p>
    <w:p w14:paraId="35F5159A" w14:textId="164A808D" w:rsidR="00A327C5" w:rsidRDefault="00A327C5" w:rsidP="009139A6">
      <w:pPr>
        <w:pStyle w:val="NoSpacing"/>
        <w:rPr>
          <w:rFonts w:cs="Times New Roman"/>
          <w:szCs w:val="24"/>
        </w:rPr>
      </w:pPr>
    </w:p>
    <w:p w14:paraId="43325F43" w14:textId="3B1013D9" w:rsidR="00A327C5" w:rsidRDefault="00A327C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>He was chosen Alderman of Farringdon Within Ward.</w:t>
      </w:r>
    </w:p>
    <w:p w14:paraId="2A76335A" w14:textId="77777777" w:rsidR="00A327C5" w:rsidRDefault="00A327C5" w:rsidP="00A327C5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72D63E1A" w14:textId="5B7425FE" w:rsidR="00A327C5" w:rsidRDefault="00A327C5" w:rsidP="00A327C5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Caroline M. Barron: Thesis presented for the degree of Doctor of Philosophy in the University of London, January 1970 p</w:t>
      </w:r>
      <w:r>
        <w:rPr>
          <w:rFonts w:eastAsia="Times New Roman" w:cs="Times New Roman"/>
          <w:szCs w:val="24"/>
        </w:rPr>
        <w:t>.66)</w:t>
      </w:r>
    </w:p>
    <w:p w14:paraId="11E27963" w14:textId="385784F6" w:rsidR="00A327C5" w:rsidRDefault="00A327C5" w:rsidP="00A327C5">
      <w:pPr>
        <w:pStyle w:val="NoSpacing"/>
        <w:rPr>
          <w:rFonts w:eastAsia="Times New Roman" w:cs="Times New Roman"/>
          <w:szCs w:val="24"/>
        </w:rPr>
      </w:pPr>
    </w:p>
    <w:p w14:paraId="10949B79" w14:textId="301D3D16" w:rsidR="00A327C5" w:rsidRDefault="00A327C5" w:rsidP="00A327C5">
      <w:pPr>
        <w:pStyle w:val="NoSpacing"/>
        <w:rPr>
          <w:rFonts w:eastAsia="Times New Roman" w:cs="Times New Roman"/>
          <w:szCs w:val="24"/>
        </w:rPr>
      </w:pPr>
    </w:p>
    <w:p w14:paraId="6CBD3D72" w14:textId="40D1ADC6" w:rsidR="00A327C5" w:rsidRPr="00A327C5" w:rsidRDefault="00344D78" w:rsidP="00A327C5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17 February 2023</w:t>
      </w:r>
    </w:p>
    <w:sectPr w:rsidR="00A327C5" w:rsidRPr="00A327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7966F" w14:textId="77777777" w:rsidR="00A327C5" w:rsidRDefault="00A327C5" w:rsidP="009139A6">
      <w:r>
        <w:separator/>
      </w:r>
    </w:p>
  </w:endnote>
  <w:endnote w:type="continuationSeparator" w:id="0">
    <w:p w14:paraId="05E2C043" w14:textId="77777777" w:rsidR="00A327C5" w:rsidRDefault="00A327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C13E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C441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788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38D2C" w14:textId="77777777" w:rsidR="00A327C5" w:rsidRDefault="00A327C5" w:rsidP="009139A6">
      <w:r>
        <w:separator/>
      </w:r>
    </w:p>
  </w:footnote>
  <w:footnote w:type="continuationSeparator" w:id="0">
    <w:p w14:paraId="611FF349" w14:textId="77777777" w:rsidR="00A327C5" w:rsidRDefault="00A327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8FE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E5D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44A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7C5"/>
    <w:rsid w:val="000666E0"/>
    <w:rsid w:val="002510B7"/>
    <w:rsid w:val="00344D78"/>
    <w:rsid w:val="005C130B"/>
    <w:rsid w:val="00826F5C"/>
    <w:rsid w:val="009139A6"/>
    <w:rsid w:val="009448BB"/>
    <w:rsid w:val="00947624"/>
    <w:rsid w:val="00A3176C"/>
    <w:rsid w:val="00A327C5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630D8"/>
  <w15:chartTrackingRefBased/>
  <w15:docId w15:val="{EFBD7F75-30CD-4DE8-9206-78605279F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27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2023-02-17T12:09:00Z</dcterms:created>
  <dcterms:modified xsi:type="dcterms:W3CDTF">2023-02-17T12:36:00Z</dcterms:modified>
</cp:coreProperties>
</file>